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648DB" w14:textId="77777777" w:rsidR="00346ECC" w:rsidRDefault="00346ECC" w:rsidP="00346EC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CLERKE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2A85F6FD" w14:textId="77777777" w:rsidR="00346ECC" w:rsidRDefault="00346ECC" w:rsidP="00346EC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70612472" w14:textId="77777777" w:rsidR="00346ECC" w:rsidRDefault="00346ECC" w:rsidP="00346EC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9C00FC4" w14:textId="77777777" w:rsidR="00346ECC" w:rsidRDefault="00346ECC" w:rsidP="00346EC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829B0D7" w14:textId="77777777" w:rsidR="00346ECC" w:rsidRDefault="00346ECC" w:rsidP="00346ECC">
      <w:pPr>
        <w:pStyle w:val="NoSpacing"/>
        <w:ind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 w:rsidRPr="00065994"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</w:t>
      </w:r>
      <w:r>
        <w:rPr>
          <w:rFonts w:cs="Times New Roman"/>
          <w:color w:val="282B30"/>
          <w:szCs w:val="24"/>
          <w:shd w:val="clear" w:color="auto" w:fill="FFFFFF"/>
        </w:rPr>
        <w:t>Richard Beauchamp, Lord</w:t>
      </w:r>
    </w:p>
    <w:p w14:paraId="3271EB64" w14:textId="77777777" w:rsidR="00346ECC" w:rsidRPr="00065994" w:rsidRDefault="00346ECC" w:rsidP="00346ECC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proofErr w:type="spellStart"/>
      <w:r>
        <w:rPr>
          <w:rFonts w:cs="Times New Roman"/>
          <w:color w:val="282B30"/>
          <w:szCs w:val="24"/>
          <w:shd w:val="clear" w:color="auto" w:fill="FFFFFF"/>
        </w:rPr>
        <w:t>Bergavenny</w:t>
      </w:r>
      <w:proofErr w:type="spellEnd"/>
      <w:r w:rsidRPr="00065994"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57603983" w14:textId="77777777" w:rsidR="00346ECC" w:rsidRPr="00065994" w:rsidRDefault="00346ECC" w:rsidP="00346ECC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5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218B3CCB" w14:textId="77777777" w:rsidR="00346ECC" w:rsidRDefault="00346ECC" w:rsidP="00346ECC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75A8084B" w14:textId="77777777" w:rsidR="00346ECC" w:rsidRDefault="00346ECC" w:rsidP="00346EC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A530933" w14:textId="77777777" w:rsidR="00346ECC" w:rsidRDefault="00346ECC" w:rsidP="00346EC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E94CF5A" w14:textId="77777777" w:rsidR="00346ECC" w:rsidRDefault="00346ECC" w:rsidP="00346EC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August 2023</w:t>
      </w:r>
    </w:p>
    <w:p w14:paraId="15A4DE5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9CC9F" w14:textId="77777777" w:rsidR="00346ECC" w:rsidRDefault="00346ECC" w:rsidP="009139A6">
      <w:r>
        <w:separator/>
      </w:r>
    </w:p>
  </w:endnote>
  <w:endnote w:type="continuationSeparator" w:id="0">
    <w:p w14:paraId="4E48CA60" w14:textId="77777777" w:rsidR="00346ECC" w:rsidRDefault="00346EC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E39F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86E7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5953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2D665" w14:textId="77777777" w:rsidR="00346ECC" w:rsidRDefault="00346ECC" w:rsidP="009139A6">
      <w:r>
        <w:separator/>
      </w:r>
    </w:p>
  </w:footnote>
  <w:footnote w:type="continuationSeparator" w:id="0">
    <w:p w14:paraId="3E446F2B" w14:textId="77777777" w:rsidR="00346ECC" w:rsidRDefault="00346EC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07A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FD7B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EEB3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ECC"/>
    <w:rsid w:val="000666E0"/>
    <w:rsid w:val="002510B7"/>
    <w:rsid w:val="00346ECC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8D8B64"/>
  <w15:chartTrackingRefBased/>
  <w15:docId w15:val="{B8F72AD0-22D3-4083-A43C-A3D84A9D4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2023-09-14T15:41:00Z</dcterms:created>
  <dcterms:modified xsi:type="dcterms:W3CDTF">2023-09-14T15:42:00Z</dcterms:modified>
</cp:coreProperties>
</file>